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5F357" w14:textId="77777777" w:rsidR="00C5547D" w:rsidRDefault="00C5547D" w:rsidP="00C55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LEGGE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37950DD3" w14:textId="77777777" w:rsidR="00C5547D" w:rsidRDefault="00C5547D" w:rsidP="00C55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  <w:proofErr w:type="spellStart"/>
      <w:r>
        <w:rPr>
          <w:rFonts w:cs="Times New Roman"/>
          <w:szCs w:val="24"/>
        </w:rPr>
        <w:t>Corvesor</w:t>
      </w:r>
      <w:proofErr w:type="spellEnd"/>
      <w:r>
        <w:rPr>
          <w:rFonts w:cs="Times New Roman"/>
          <w:szCs w:val="24"/>
        </w:rPr>
        <w:t>.</w:t>
      </w:r>
    </w:p>
    <w:p w14:paraId="6C401A7C" w14:textId="77777777" w:rsidR="00C5547D" w:rsidRDefault="00C5547D" w:rsidP="00C5547D">
      <w:pPr>
        <w:pStyle w:val="NoSpacing"/>
        <w:rPr>
          <w:rFonts w:cs="Times New Roman"/>
          <w:szCs w:val="24"/>
        </w:rPr>
      </w:pPr>
    </w:p>
    <w:p w14:paraId="72450825" w14:textId="77777777" w:rsidR="00C5547D" w:rsidRDefault="00C5547D" w:rsidP="00C5547D">
      <w:pPr>
        <w:pStyle w:val="NoSpacing"/>
        <w:rPr>
          <w:rFonts w:cs="Times New Roman"/>
          <w:szCs w:val="24"/>
        </w:rPr>
      </w:pPr>
    </w:p>
    <w:p w14:paraId="5D567272" w14:textId="77777777" w:rsidR="00C5547D" w:rsidRDefault="00C5547D" w:rsidP="00C55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587154C2" w14:textId="77777777" w:rsidR="00C5547D" w:rsidRDefault="00C5547D" w:rsidP="00C55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ECD6C0C" w14:textId="77777777" w:rsidR="00C5547D" w:rsidRDefault="00C5547D" w:rsidP="00C5547D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79B6CC77" w14:textId="77777777" w:rsidR="00C5547D" w:rsidRDefault="00C5547D" w:rsidP="00C5547D">
      <w:pPr>
        <w:pStyle w:val="NoSpacing"/>
        <w:rPr>
          <w:rFonts w:cs="Times New Roman"/>
          <w:szCs w:val="24"/>
        </w:rPr>
      </w:pPr>
    </w:p>
    <w:p w14:paraId="74CEF5B3" w14:textId="77777777" w:rsidR="00C5547D" w:rsidRDefault="00C5547D" w:rsidP="00C5547D">
      <w:pPr>
        <w:pStyle w:val="NoSpacing"/>
        <w:rPr>
          <w:rFonts w:cs="Times New Roman"/>
          <w:szCs w:val="24"/>
        </w:rPr>
      </w:pPr>
    </w:p>
    <w:p w14:paraId="42B4D9A0" w14:textId="77777777" w:rsidR="00C5547D" w:rsidRDefault="00C5547D" w:rsidP="00C554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21E83B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40412" w14:textId="77777777" w:rsidR="00C5547D" w:rsidRDefault="00C5547D" w:rsidP="009139A6">
      <w:r>
        <w:separator/>
      </w:r>
    </w:p>
  </w:endnote>
  <w:endnote w:type="continuationSeparator" w:id="0">
    <w:p w14:paraId="15E3E4AF" w14:textId="77777777" w:rsidR="00C5547D" w:rsidRDefault="00C554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7F6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935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E16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BE14D" w14:textId="77777777" w:rsidR="00C5547D" w:rsidRDefault="00C5547D" w:rsidP="009139A6">
      <w:r>
        <w:separator/>
      </w:r>
    </w:p>
  </w:footnote>
  <w:footnote w:type="continuationSeparator" w:id="0">
    <w:p w14:paraId="58F0990A" w14:textId="77777777" w:rsidR="00C5547D" w:rsidRDefault="00C554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3D4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420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C6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7D"/>
    <w:rsid w:val="000666E0"/>
    <w:rsid w:val="002510B7"/>
    <w:rsid w:val="00270799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5547D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D1330"/>
  <w15:chartTrackingRefBased/>
  <w15:docId w15:val="{E7EB9FC5-E11D-40DD-99AF-00CE6BDD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2024-05-24T20:43:00Z</dcterms:created>
  <dcterms:modified xsi:type="dcterms:W3CDTF">2024-05-24T20:44:00Z</dcterms:modified>
</cp:coreProperties>
</file>